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4FAA92F"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153FEE">
        <w:rPr>
          <w:bCs/>
          <w:noProof w:val="0"/>
          <w:sz w:val="24"/>
          <w:szCs w:val="24"/>
        </w:rPr>
        <w:t>3 meeting #99</w:t>
      </w:r>
      <w:r w:rsidR="003A3C5C">
        <w:rPr>
          <w:bCs/>
          <w:noProof w:val="0"/>
          <w:sz w:val="24"/>
          <w:szCs w:val="24"/>
        </w:rPr>
        <w:t>-bis</w:t>
      </w:r>
      <w:r w:rsidR="00CD4C7B" w:rsidRPr="00B266B0">
        <w:rPr>
          <w:bCs/>
          <w:noProof w:val="0"/>
          <w:sz w:val="24"/>
          <w:szCs w:val="24"/>
        </w:rPr>
        <w:tab/>
      </w:r>
      <w:r w:rsidR="00EC44C4">
        <w:rPr>
          <w:bCs/>
          <w:noProof w:val="0"/>
          <w:sz w:val="24"/>
          <w:szCs w:val="24"/>
        </w:rPr>
        <w:t>R3-181706</w:t>
      </w:r>
    </w:p>
    <w:p w14:paraId="231362B2" w14:textId="7640D5E7" w:rsidR="00CD4C7B" w:rsidRPr="00B266B0" w:rsidRDefault="003A3C5C" w:rsidP="00CD4C7B">
      <w:pPr>
        <w:pStyle w:val="Header"/>
        <w:tabs>
          <w:tab w:val="right" w:pos="9639"/>
        </w:tabs>
        <w:rPr>
          <w:bCs/>
          <w:noProof w:val="0"/>
          <w:sz w:val="24"/>
          <w:szCs w:val="24"/>
        </w:rPr>
      </w:pPr>
      <w:r>
        <w:rPr>
          <w:rFonts w:eastAsia="SimSun"/>
          <w:noProof w:val="0"/>
          <w:sz w:val="24"/>
          <w:szCs w:val="24"/>
          <w:lang w:eastAsia="zh-CN"/>
        </w:rPr>
        <w:t>Sanya, P.R.China</w:t>
      </w:r>
      <w:r w:rsidR="00C24650" w:rsidRPr="00C24650">
        <w:rPr>
          <w:rFonts w:eastAsia="SimSun"/>
          <w:noProof w:val="0"/>
          <w:sz w:val="24"/>
          <w:szCs w:val="24"/>
          <w:lang w:eastAsia="zh-CN"/>
        </w:rPr>
        <w:t xml:space="preserve">, </w:t>
      </w:r>
      <w:r>
        <w:rPr>
          <w:rFonts w:eastAsia="SimSun"/>
          <w:noProof w:val="0"/>
          <w:sz w:val="24"/>
          <w:szCs w:val="24"/>
          <w:lang w:eastAsia="zh-CN"/>
        </w:rPr>
        <w:t>1</w:t>
      </w:r>
      <w:r w:rsidR="00153FEE">
        <w:rPr>
          <w:rFonts w:eastAsia="SimSun"/>
          <w:noProof w:val="0"/>
          <w:sz w:val="24"/>
          <w:szCs w:val="24"/>
          <w:lang w:eastAsia="zh-CN"/>
        </w:rPr>
        <w:t>6</w:t>
      </w:r>
      <w:r w:rsidR="00FE251B">
        <w:rPr>
          <w:rFonts w:eastAsia="SimSun"/>
          <w:noProof w:val="0"/>
          <w:sz w:val="24"/>
          <w:szCs w:val="24"/>
          <w:lang w:eastAsia="zh-CN"/>
        </w:rPr>
        <w:t xml:space="preserve"> – 2</w:t>
      </w:r>
      <w:r>
        <w:rPr>
          <w:rFonts w:eastAsia="SimSun"/>
          <w:noProof w:val="0"/>
          <w:sz w:val="24"/>
          <w:szCs w:val="24"/>
          <w:lang w:eastAsia="zh-CN"/>
        </w:rPr>
        <w:t>0</w:t>
      </w:r>
      <w:r w:rsidR="00153FEE">
        <w:rPr>
          <w:rFonts w:eastAsia="SimSun"/>
          <w:noProof w:val="0"/>
          <w:sz w:val="24"/>
          <w:szCs w:val="24"/>
          <w:lang w:eastAsia="zh-CN"/>
        </w:rPr>
        <w:t>.0</w:t>
      </w:r>
      <w:r>
        <w:rPr>
          <w:rFonts w:eastAsia="SimSun"/>
          <w:noProof w:val="0"/>
          <w:sz w:val="24"/>
          <w:szCs w:val="24"/>
          <w:lang w:eastAsia="zh-CN"/>
        </w:rPr>
        <w:t>4</w:t>
      </w:r>
      <w:r w:rsidR="00153FEE">
        <w:rPr>
          <w:rFonts w:eastAsia="SimSun"/>
          <w:noProof w:val="0"/>
          <w:sz w:val="24"/>
          <w:szCs w:val="24"/>
          <w:lang w:eastAsia="zh-CN"/>
        </w:rPr>
        <w:t>.</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01527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429F">
        <w:rPr>
          <w:rFonts w:cs="Arial"/>
          <w:b/>
          <w:bCs/>
          <w:sz w:val="24"/>
          <w:lang w:eastAsia="ja-JP"/>
        </w:rPr>
        <w:t>31.3.1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7F4DBF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429F" w:rsidRPr="00B2429F">
        <w:rPr>
          <w:rFonts w:ascii="Arial" w:hAnsi="Arial" w:cs="Arial"/>
          <w:b/>
          <w:bCs/>
          <w:sz w:val="24"/>
        </w:rPr>
        <w:t>X2 partial reset (bulk release) for EN-DC</w:t>
      </w:r>
    </w:p>
    <w:p w14:paraId="7DF86DB4" w14:textId="6C58D5E3"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E65A125" w14:textId="08FEFBDB" w:rsidR="0080544F" w:rsidRDefault="004270A2" w:rsidP="004C5EF1">
      <w:pPr>
        <w:rPr>
          <w:lang w:val="en-US"/>
        </w:rPr>
      </w:pPr>
      <w:r w:rsidRPr="004270A2">
        <w:rPr>
          <w:lang w:val="en-US"/>
        </w:rPr>
        <w:t>In LTE</w:t>
      </w:r>
      <w:r w:rsidR="00D15795">
        <w:rPr>
          <w:lang w:val="en-US"/>
        </w:rPr>
        <w:t>, UE context was maintained over X2 only temporarily, during the HO. The situation changed with the DC communication: UE context is maintained over X2 for a longer time and therefore there may be several UE contexts active at the same time</w:t>
      </w:r>
      <w:r w:rsidR="00960111">
        <w:rPr>
          <w:lang w:val="en-US"/>
        </w:rPr>
        <w:t xml:space="preserve"> [1]</w:t>
      </w:r>
      <w:r w:rsidR="00D15795">
        <w:rPr>
          <w:lang w:val="en-US"/>
        </w:rPr>
        <w:t>. This brings X2 in this respect similar to S1. Hence, also the need for the option to reset some of the UE contexts.</w:t>
      </w:r>
    </w:p>
    <w:p w14:paraId="3910C51E" w14:textId="3B3E9D0D" w:rsidR="003A3C5C" w:rsidRPr="004270A2" w:rsidRDefault="003A3C5C" w:rsidP="004C5EF1">
      <w:pPr>
        <w:rPr>
          <w:lang w:val="en-US"/>
        </w:rPr>
      </w:pPr>
      <w:r>
        <w:rPr>
          <w:lang w:val="en-US"/>
        </w:rPr>
        <w:t>This problem was prepared to be discussed at RAN3 #99, but not treated. The needed documents are therefore resubmitted.</w:t>
      </w:r>
    </w:p>
    <w:p w14:paraId="127ACA6D" w14:textId="6A8E51D7" w:rsidR="00CD4C7B" w:rsidRDefault="00CD4C7B" w:rsidP="004C5EF1">
      <w:pPr>
        <w:pStyle w:val="Heading1"/>
        <w:rPr>
          <w:lang w:val="en-US"/>
        </w:rPr>
      </w:pPr>
      <w:r w:rsidRPr="00FE216B">
        <w:rPr>
          <w:lang w:val="en-US"/>
        </w:rPr>
        <w:t>2</w:t>
      </w:r>
      <w:r w:rsidRPr="00FE216B">
        <w:rPr>
          <w:lang w:val="en-US"/>
        </w:rPr>
        <w:tab/>
      </w:r>
      <w:r w:rsidR="00E65CE2">
        <w:rPr>
          <w:lang w:val="en-US"/>
        </w:rPr>
        <w:t>Discussion</w:t>
      </w:r>
    </w:p>
    <w:p w14:paraId="70E69B7D" w14:textId="01EEBE6A" w:rsidR="004C5EF1" w:rsidRDefault="00517F09" w:rsidP="004C5EF1">
      <w:pPr>
        <w:rPr>
          <w:lang w:val="en-US"/>
        </w:rPr>
      </w:pPr>
      <w:r>
        <w:rPr>
          <w:lang w:val="en-US"/>
        </w:rPr>
        <w:t xml:space="preserve">In S1, the reset may concern the whole interface, or selected UE contexts. In X2, the legacy Reset procedure resets the whole interface (and, obviously, all UE contexts). </w:t>
      </w:r>
      <w:r w:rsidR="00F327EF">
        <w:rPr>
          <w:lang w:val="en-US"/>
        </w:rPr>
        <w:t>H</w:t>
      </w:r>
      <w:r w:rsidR="00960111">
        <w:rPr>
          <w:lang w:val="en-US"/>
        </w:rPr>
        <w:t>owever, existence of multiple UE</w:t>
      </w:r>
      <w:r w:rsidR="00F327EF">
        <w:rPr>
          <w:lang w:val="en-US"/>
        </w:rPr>
        <w:t xml:space="preserve"> contexts over X2 means that it may be necessary to release several of them in one instant of time, for example when the MeNB receives partial reset over S1, or when a DU fails. Therefore, i</w:t>
      </w:r>
      <w:r>
        <w:rPr>
          <w:lang w:val="en-US"/>
        </w:rPr>
        <w:t xml:space="preserve">f only selected UE contexts are to be released, the proper Release procedure </w:t>
      </w:r>
      <w:r w:rsidR="00F327EF">
        <w:rPr>
          <w:lang w:val="en-US"/>
        </w:rPr>
        <w:t>must</w:t>
      </w:r>
      <w:r>
        <w:rPr>
          <w:lang w:val="en-US"/>
        </w:rPr>
        <w:t xml:space="preserve"> be used</w:t>
      </w:r>
      <w:r w:rsidRPr="00517F09">
        <w:rPr>
          <w:lang w:val="en-US"/>
        </w:rPr>
        <w:t xml:space="preserve"> </w:t>
      </w:r>
      <w:r>
        <w:rPr>
          <w:lang w:val="en-US"/>
        </w:rPr>
        <w:t>for each of them. This creates unnecessary signaling over X2</w:t>
      </w:r>
      <w:r w:rsidR="00B71AF6">
        <w:rPr>
          <w:lang w:val="en-US"/>
        </w:rPr>
        <w:t>, especially if the num</w:t>
      </w:r>
      <w:r w:rsidR="00F327EF">
        <w:rPr>
          <w:lang w:val="en-US"/>
        </w:rPr>
        <w:t>b</w:t>
      </w:r>
      <w:r w:rsidR="00B71AF6">
        <w:rPr>
          <w:lang w:val="en-US"/>
        </w:rPr>
        <w:t>er of UEs to be released is high</w:t>
      </w:r>
      <w:r>
        <w:rPr>
          <w:lang w:val="en-US"/>
        </w:rPr>
        <w:t>.</w:t>
      </w:r>
    </w:p>
    <w:p w14:paraId="19F65622" w14:textId="03BC3055" w:rsidR="00517F09" w:rsidRDefault="00517F09" w:rsidP="004C5EF1">
      <w:pPr>
        <w:rPr>
          <w:lang w:val="en-US"/>
        </w:rPr>
      </w:pPr>
      <w:r>
        <w:rPr>
          <w:lang w:val="en-US"/>
        </w:rPr>
        <w:t xml:space="preserve">The solution is to enable a procedure to reset (release) a list of UE contexts in one message. The procedure itself is simple: does not require data forwarding (it is reset, not </w:t>
      </w:r>
      <w:r w:rsidR="00B71AF6">
        <w:rPr>
          <w:lang w:val="en-US"/>
        </w:rPr>
        <w:t xml:space="preserve">a </w:t>
      </w:r>
      <w:r>
        <w:rPr>
          <w:lang w:val="en-US"/>
        </w:rPr>
        <w:t>controlled release), so only a list of UE IDs is needed. Such list may either be added to one of the existing procedures (e.g. X2 Reset), or added as a new one.</w:t>
      </w:r>
    </w:p>
    <w:p w14:paraId="46F10323" w14:textId="1D9DCC57" w:rsidR="00517F09" w:rsidRDefault="00517F09" w:rsidP="004C5EF1">
      <w:pPr>
        <w:rPr>
          <w:lang w:val="en-US"/>
        </w:rPr>
      </w:pPr>
      <w:r>
        <w:rPr>
          <w:lang w:val="en-US"/>
        </w:rPr>
        <w:t xml:space="preserve">Since the X2 Reset is a legacy procedure that may have very special handling, we propose to use a new one for reset of UE contexts. </w:t>
      </w:r>
      <w:r w:rsidR="00B71AF6">
        <w:rPr>
          <w:lang w:val="en-US"/>
        </w:rPr>
        <w:t>Handling of the partial reset over Xn may be discussed later, though a single Xn Reset seems better than two procedures.</w:t>
      </w:r>
    </w:p>
    <w:p w14:paraId="35A7929C" w14:textId="09BC9D5D" w:rsidR="00B71AF6" w:rsidRPr="00B71AF6" w:rsidRDefault="00B71AF6" w:rsidP="004C5EF1">
      <w:pPr>
        <w:rPr>
          <w:b/>
          <w:lang w:val="en-US"/>
        </w:rPr>
      </w:pPr>
      <w:r w:rsidRPr="00B71AF6">
        <w:rPr>
          <w:b/>
          <w:lang w:val="en-US"/>
        </w:rPr>
        <w:t>Proposal 1: A new procedure for X2 is defined to enable partial reset. For Xn, a combined Xn Reset is preferred.</w:t>
      </w:r>
    </w:p>
    <w:p w14:paraId="6F548CAD" w14:textId="75F0E5AA" w:rsidR="00B71AF6" w:rsidRDefault="00B71AF6" w:rsidP="004C5EF1">
      <w:pPr>
        <w:rPr>
          <w:lang w:val="en-US"/>
        </w:rPr>
      </w:pPr>
      <w:r>
        <w:rPr>
          <w:lang w:val="en-US"/>
        </w:rPr>
        <w:t>One of points important to consider is the impact on other interfaces. Release of many EN-DC contexts may be handled in the MN is various methods:</w:t>
      </w:r>
    </w:p>
    <w:p w14:paraId="3610131A" w14:textId="7CF33916" w:rsidR="00B71AF6" w:rsidRPr="00B71AF6" w:rsidRDefault="00B71AF6" w:rsidP="00B71AF6">
      <w:pPr>
        <w:pStyle w:val="ListParagraph"/>
        <w:numPr>
          <w:ilvl w:val="0"/>
          <w:numId w:val="19"/>
        </w:numPr>
        <w:rPr>
          <w:lang w:val="en-US"/>
        </w:rPr>
      </w:pPr>
      <w:r w:rsidRPr="00B71AF6">
        <w:rPr>
          <w:lang w:val="en-US"/>
        </w:rPr>
        <w:t>The connectivity may be maintained by reconfiguration of the UE for MN-terminated MCG bearer; or</w:t>
      </w:r>
    </w:p>
    <w:p w14:paraId="19E20CF6" w14:textId="51B6758E" w:rsidR="00B71AF6" w:rsidRPr="00B71AF6" w:rsidRDefault="00B71AF6" w:rsidP="00B71AF6">
      <w:pPr>
        <w:pStyle w:val="ListParagraph"/>
        <w:numPr>
          <w:ilvl w:val="0"/>
          <w:numId w:val="19"/>
        </w:numPr>
        <w:rPr>
          <w:lang w:val="en-US"/>
        </w:rPr>
      </w:pPr>
      <w:r w:rsidRPr="00B71AF6">
        <w:rPr>
          <w:lang w:val="en-US"/>
        </w:rPr>
        <w:t>The connection may be dropped altogether.</w:t>
      </w:r>
    </w:p>
    <w:p w14:paraId="66D9F62C" w14:textId="08844707" w:rsidR="00B71AF6" w:rsidRPr="004C5EF1" w:rsidRDefault="00B71AF6" w:rsidP="004C5EF1">
      <w:pPr>
        <w:rPr>
          <w:lang w:val="en-US"/>
        </w:rPr>
      </w:pPr>
      <w:r>
        <w:rPr>
          <w:lang w:val="en-US"/>
        </w:rPr>
        <w:t xml:space="preserve">In practice, the decision is rather subjective: in some cases, where multiple bearers are used, some of which are MN-terminated, reconfiguration may be better. In other cases, where UEs are configured with SN-terminated bearers only and use services that require NR, </w:t>
      </w:r>
      <w:r w:rsidR="00051009">
        <w:rPr>
          <w:lang w:val="en-US"/>
        </w:rPr>
        <w:t>connection can’t be kept. In this latter case, the existing S1 reset may be used to release these UEs over S1.</w:t>
      </w:r>
    </w:p>
    <w:p w14:paraId="7679042D" w14:textId="1C2F887D" w:rsidR="00051009" w:rsidRPr="00B71AF6" w:rsidRDefault="00051009" w:rsidP="00051009">
      <w:pPr>
        <w:rPr>
          <w:b/>
          <w:lang w:val="en-US"/>
        </w:rPr>
      </w:pPr>
      <w:r>
        <w:rPr>
          <w:b/>
          <w:lang w:val="en-US"/>
        </w:rPr>
        <w:t>Proposal 2</w:t>
      </w:r>
      <w:r w:rsidRPr="00B71AF6">
        <w:rPr>
          <w:b/>
          <w:lang w:val="en-US"/>
        </w:rPr>
        <w:t xml:space="preserve">: </w:t>
      </w:r>
      <w:r>
        <w:rPr>
          <w:b/>
          <w:lang w:val="en-US"/>
        </w:rPr>
        <w:t>Impact of the X2 partial reset on other interfaces (Uu, S1) depends on the situation and may be handled with existing procedures.</w:t>
      </w:r>
    </w:p>
    <w:p w14:paraId="43A12B72" w14:textId="5FD9E9BF" w:rsidR="00CD4C7B" w:rsidRPr="00517F09" w:rsidRDefault="00CD4C7B" w:rsidP="00CD4C7B">
      <w:pPr>
        <w:pStyle w:val="Heading1"/>
        <w:rPr>
          <w:lang w:val="en-US"/>
        </w:rPr>
      </w:pPr>
      <w:r w:rsidRPr="00517F09">
        <w:rPr>
          <w:lang w:val="en-US"/>
        </w:rPr>
        <w:t>4</w:t>
      </w:r>
      <w:r w:rsidRPr="00517F09">
        <w:rPr>
          <w:lang w:val="en-US"/>
        </w:rPr>
        <w:tab/>
      </w:r>
      <w:r w:rsidR="00671651" w:rsidRPr="00517F09">
        <w:rPr>
          <w:lang w:val="en-US"/>
        </w:rPr>
        <w:t>Conclusions</w:t>
      </w:r>
    </w:p>
    <w:p w14:paraId="766FEC05" w14:textId="039D11C1" w:rsidR="00960111" w:rsidRDefault="00960111" w:rsidP="00960111">
      <w:pPr>
        <w:rPr>
          <w:lang w:val="en-US"/>
        </w:rPr>
      </w:pPr>
      <w:r>
        <w:rPr>
          <w:lang w:val="en-US"/>
        </w:rPr>
        <w:t>In this paper, we have briefly analysed the need for partial reset (bulk release) on X2 and made two proposals:</w:t>
      </w:r>
    </w:p>
    <w:p w14:paraId="3BBEC5B2" w14:textId="5312704F" w:rsidR="00960111" w:rsidRDefault="00960111" w:rsidP="00960111">
      <w:pPr>
        <w:pStyle w:val="ListParagraph"/>
        <w:numPr>
          <w:ilvl w:val="0"/>
          <w:numId w:val="21"/>
        </w:numPr>
        <w:rPr>
          <w:lang w:val="en-US"/>
        </w:rPr>
      </w:pPr>
      <w:r w:rsidRPr="00960111">
        <w:rPr>
          <w:lang w:val="en-US"/>
        </w:rPr>
        <w:lastRenderedPageBreak/>
        <w:t>A new procedure for X2 is defined to enable partial reset. For Xn, a combined Xn Reset is preferred.</w:t>
      </w:r>
    </w:p>
    <w:p w14:paraId="056B59E0" w14:textId="633BB11F" w:rsidR="00960111" w:rsidRDefault="00960111" w:rsidP="00960111">
      <w:pPr>
        <w:pStyle w:val="ListParagraph"/>
        <w:numPr>
          <w:ilvl w:val="0"/>
          <w:numId w:val="21"/>
        </w:numPr>
        <w:rPr>
          <w:lang w:val="en-US"/>
        </w:rPr>
      </w:pPr>
      <w:r w:rsidRPr="00960111">
        <w:rPr>
          <w:lang w:val="en-US"/>
        </w:rPr>
        <w:t>Impact of the X2 partial reset on other interfaces (Uu, S1) depends on the situation and may be handled with existing procedures.</w:t>
      </w:r>
    </w:p>
    <w:p w14:paraId="0406DB17" w14:textId="70ED8A18" w:rsidR="00F4063C" w:rsidRPr="00F4063C" w:rsidRDefault="00F4063C" w:rsidP="00F4063C">
      <w:pPr>
        <w:rPr>
          <w:lang w:val="en-US"/>
        </w:rPr>
      </w:pPr>
      <w:r>
        <w:rPr>
          <w:lang w:val="en-US"/>
        </w:rPr>
        <w:t>These proposals are implemented in 3 CRs: for X2AP [2], for EN-DC stage-2 [3] and for LTE stage-2 [4].</w:t>
      </w:r>
    </w:p>
    <w:p w14:paraId="0FDCFAC2" w14:textId="77777777" w:rsidR="00CD4C7B" w:rsidRPr="006E13D1" w:rsidRDefault="00CD4C7B" w:rsidP="00CD4C7B">
      <w:pPr>
        <w:pStyle w:val="Heading1"/>
      </w:pPr>
      <w:r w:rsidRPr="006E13D1">
        <w:t>References</w:t>
      </w:r>
    </w:p>
    <w:p w14:paraId="4AA5C936" w14:textId="675AA8B4" w:rsidR="00CD4C7B" w:rsidRDefault="00960111" w:rsidP="00960111">
      <w:pPr>
        <w:numPr>
          <w:ilvl w:val="0"/>
          <w:numId w:val="4"/>
        </w:numPr>
        <w:overflowPunct w:val="0"/>
        <w:autoSpaceDE w:val="0"/>
        <w:autoSpaceDN w:val="0"/>
        <w:adjustRightInd w:val="0"/>
        <w:textAlignment w:val="baseline"/>
      </w:pPr>
      <w:r w:rsidRPr="00960111">
        <w:t>R3-180313</w:t>
      </w:r>
      <w:r>
        <w:t>, RAN3 AH-1801</w:t>
      </w:r>
    </w:p>
    <w:p w14:paraId="1C070019" w14:textId="28DE6A3B" w:rsidR="00F4063C" w:rsidRDefault="00F4063C" w:rsidP="00960111">
      <w:pPr>
        <w:numPr>
          <w:ilvl w:val="0"/>
          <w:numId w:val="4"/>
        </w:numPr>
        <w:overflowPunct w:val="0"/>
        <w:autoSpaceDE w:val="0"/>
        <w:autoSpaceDN w:val="0"/>
        <w:adjustRightInd w:val="0"/>
        <w:textAlignment w:val="baseline"/>
      </w:pPr>
      <w:r>
        <w:t>R3-18</w:t>
      </w:r>
      <w:r w:rsidR="00EC44C4">
        <w:t>1707</w:t>
      </w:r>
      <w:r>
        <w:t>, RAN3 #99</w:t>
      </w:r>
      <w:r w:rsidR="003A3C5C">
        <w:t>-bis</w:t>
      </w:r>
    </w:p>
    <w:p w14:paraId="3C11887F" w14:textId="6DE70B20" w:rsidR="00F4063C" w:rsidRPr="006E13D1" w:rsidRDefault="003A3C5C" w:rsidP="00F4063C">
      <w:pPr>
        <w:numPr>
          <w:ilvl w:val="0"/>
          <w:numId w:val="4"/>
        </w:numPr>
        <w:overflowPunct w:val="0"/>
        <w:autoSpaceDE w:val="0"/>
        <w:autoSpaceDN w:val="0"/>
        <w:adjustRightInd w:val="0"/>
        <w:textAlignment w:val="baseline"/>
      </w:pPr>
      <w:r>
        <w:t>R3-18</w:t>
      </w:r>
      <w:r w:rsidR="00EC44C4">
        <w:t>1708</w:t>
      </w:r>
      <w:r w:rsidR="00F4063C">
        <w:t>, RAN3 #99</w:t>
      </w:r>
      <w:r>
        <w:t>-bis</w:t>
      </w:r>
    </w:p>
    <w:p w14:paraId="13B33BDC" w14:textId="4C636B7E" w:rsidR="00F4063C" w:rsidRPr="006E13D1" w:rsidRDefault="003A3C5C" w:rsidP="00F4063C">
      <w:pPr>
        <w:numPr>
          <w:ilvl w:val="0"/>
          <w:numId w:val="4"/>
        </w:numPr>
        <w:overflowPunct w:val="0"/>
        <w:autoSpaceDE w:val="0"/>
        <w:autoSpaceDN w:val="0"/>
        <w:adjustRightInd w:val="0"/>
        <w:textAlignment w:val="baseline"/>
      </w:pPr>
      <w:r>
        <w:t>R3-18</w:t>
      </w:r>
      <w:r w:rsidR="00EC44C4">
        <w:t>1709</w:t>
      </w:r>
      <w:bookmarkStart w:id="0" w:name="_GoBack"/>
      <w:bookmarkEnd w:id="0"/>
      <w:r w:rsidR="00F4063C">
        <w:t>, RAN3 #99</w:t>
      </w:r>
      <w:r>
        <w:t>-bis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2162C" w14:textId="77777777" w:rsidR="0037614A" w:rsidRDefault="0037614A">
      <w:r>
        <w:separator/>
      </w:r>
    </w:p>
  </w:endnote>
  <w:endnote w:type="continuationSeparator" w:id="0">
    <w:p w14:paraId="453D76A6" w14:textId="77777777" w:rsidR="0037614A" w:rsidRDefault="0037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ACC8A" w14:textId="77777777" w:rsidR="0037614A" w:rsidRDefault="0037614A">
      <w:r>
        <w:separator/>
      </w:r>
    </w:p>
  </w:footnote>
  <w:footnote w:type="continuationSeparator" w:id="0">
    <w:p w14:paraId="3072C2C6" w14:textId="77777777" w:rsidR="0037614A" w:rsidRDefault="00376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D70E4"/>
    <w:multiLevelType w:val="hybridMultilevel"/>
    <w:tmpl w:val="372C2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1F6AAC"/>
    <w:multiLevelType w:val="hybridMultilevel"/>
    <w:tmpl w:val="37029C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1297DD3"/>
    <w:multiLevelType w:val="hybridMultilevel"/>
    <w:tmpl w:val="E39ED6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9"/>
  </w:num>
  <w:num w:numId="6">
    <w:abstractNumId w:val="16"/>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3"/>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009"/>
    <w:rsid w:val="00080512"/>
    <w:rsid w:val="00090468"/>
    <w:rsid w:val="000B7BCF"/>
    <w:rsid w:val="000C522B"/>
    <w:rsid w:val="000D58AB"/>
    <w:rsid w:val="00112F1A"/>
    <w:rsid w:val="001376C8"/>
    <w:rsid w:val="00145075"/>
    <w:rsid w:val="00153FEE"/>
    <w:rsid w:val="001741A0"/>
    <w:rsid w:val="00175FA0"/>
    <w:rsid w:val="00194CD0"/>
    <w:rsid w:val="001B49C9"/>
    <w:rsid w:val="001C4F79"/>
    <w:rsid w:val="001F168B"/>
    <w:rsid w:val="001F7831"/>
    <w:rsid w:val="002036CB"/>
    <w:rsid w:val="00204045"/>
    <w:rsid w:val="0020712B"/>
    <w:rsid w:val="0022606D"/>
    <w:rsid w:val="002747EC"/>
    <w:rsid w:val="002855BF"/>
    <w:rsid w:val="002B431E"/>
    <w:rsid w:val="002B7F81"/>
    <w:rsid w:val="002F0D22"/>
    <w:rsid w:val="003172DC"/>
    <w:rsid w:val="00325AE3"/>
    <w:rsid w:val="00326069"/>
    <w:rsid w:val="0035462D"/>
    <w:rsid w:val="00364B41"/>
    <w:rsid w:val="0037614A"/>
    <w:rsid w:val="003A3C5C"/>
    <w:rsid w:val="003B40AD"/>
    <w:rsid w:val="003C4E37"/>
    <w:rsid w:val="003E16BE"/>
    <w:rsid w:val="004006E8"/>
    <w:rsid w:val="00401855"/>
    <w:rsid w:val="004270A2"/>
    <w:rsid w:val="00467072"/>
    <w:rsid w:val="00477455"/>
    <w:rsid w:val="004B2624"/>
    <w:rsid w:val="004C44D2"/>
    <w:rsid w:val="004C5EF1"/>
    <w:rsid w:val="004D3578"/>
    <w:rsid w:val="004D380D"/>
    <w:rsid w:val="004E213A"/>
    <w:rsid w:val="00503171"/>
    <w:rsid w:val="00506C28"/>
    <w:rsid w:val="00517F09"/>
    <w:rsid w:val="00534DA0"/>
    <w:rsid w:val="00543E6C"/>
    <w:rsid w:val="00565087"/>
    <w:rsid w:val="0056573F"/>
    <w:rsid w:val="005E7186"/>
    <w:rsid w:val="00611566"/>
    <w:rsid w:val="00646D99"/>
    <w:rsid w:val="00656910"/>
    <w:rsid w:val="00671651"/>
    <w:rsid w:val="006C66D8"/>
    <w:rsid w:val="006D1E24"/>
    <w:rsid w:val="006D64EB"/>
    <w:rsid w:val="006E1417"/>
    <w:rsid w:val="006F6A2C"/>
    <w:rsid w:val="00710201"/>
    <w:rsid w:val="007342B5"/>
    <w:rsid w:val="00734A5B"/>
    <w:rsid w:val="00744E76"/>
    <w:rsid w:val="00757D40"/>
    <w:rsid w:val="00781F0F"/>
    <w:rsid w:val="0078727C"/>
    <w:rsid w:val="0079049D"/>
    <w:rsid w:val="00792AF5"/>
    <w:rsid w:val="00793DC5"/>
    <w:rsid w:val="007B18D8"/>
    <w:rsid w:val="007C095F"/>
    <w:rsid w:val="008028A4"/>
    <w:rsid w:val="0080544F"/>
    <w:rsid w:val="0081107A"/>
    <w:rsid w:val="00813245"/>
    <w:rsid w:val="0087687B"/>
    <w:rsid w:val="008768CA"/>
    <w:rsid w:val="00877EF9"/>
    <w:rsid w:val="00880559"/>
    <w:rsid w:val="008935C9"/>
    <w:rsid w:val="00897E2E"/>
    <w:rsid w:val="008B5306"/>
    <w:rsid w:val="0090271F"/>
    <w:rsid w:val="00902DB9"/>
    <w:rsid w:val="0090466A"/>
    <w:rsid w:val="00936071"/>
    <w:rsid w:val="0093779F"/>
    <w:rsid w:val="00940212"/>
    <w:rsid w:val="00942EC2"/>
    <w:rsid w:val="009462E6"/>
    <w:rsid w:val="00960111"/>
    <w:rsid w:val="00961B32"/>
    <w:rsid w:val="00970DB3"/>
    <w:rsid w:val="00974BB0"/>
    <w:rsid w:val="009A0AF3"/>
    <w:rsid w:val="009B07CD"/>
    <w:rsid w:val="009C19E9"/>
    <w:rsid w:val="009D74A6"/>
    <w:rsid w:val="009E0043"/>
    <w:rsid w:val="00A10F02"/>
    <w:rsid w:val="00A204CA"/>
    <w:rsid w:val="00A53724"/>
    <w:rsid w:val="00A82346"/>
    <w:rsid w:val="00A9671C"/>
    <w:rsid w:val="00AA1553"/>
    <w:rsid w:val="00B15449"/>
    <w:rsid w:val="00B2429F"/>
    <w:rsid w:val="00B27303"/>
    <w:rsid w:val="00B47FD1"/>
    <w:rsid w:val="00B516BB"/>
    <w:rsid w:val="00B6556E"/>
    <w:rsid w:val="00B71AF6"/>
    <w:rsid w:val="00BC3555"/>
    <w:rsid w:val="00BE50BB"/>
    <w:rsid w:val="00C12B51"/>
    <w:rsid w:val="00C24650"/>
    <w:rsid w:val="00C33079"/>
    <w:rsid w:val="00C7443A"/>
    <w:rsid w:val="00C83A13"/>
    <w:rsid w:val="00C9068C"/>
    <w:rsid w:val="00C92967"/>
    <w:rsid w:val="00CA3D0C"/>
    <w:rsid w:val="00CA44A0"/>
    <w:rsid w:val="00CA654B"/>
    <w:rsid w:val="00CB4817"/>
    <w:rsid w:val="00CD4C7B"/>
    <w:rsid w:val="00D15795"/>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65CE2"/>
    <w:rsid w:val="00E77645"/>
    <w:rsid w:val="00E83697"/>
    <w:rsid w:val="00EC44C4"/>
    <w:rsid w:val="00EC4A25"/>
    <w:rsid w:val="00EC5A43"/>
    <w:rsid w:val="00F025A2"/>
    <w:rsid w:val="00F07388"/>
    <w:rsid w:val="00F2026E"/>
    <w:rsid w:val="00F2210A"/>
    <w:rsid w:val="00F279B8"/>
    <w:rsid w:val="00F327EF"/>
    <w:rsid w:val="00F37743"/>
    <w:rsid w:val="00F4063C"/>
    <w:rsid w:val="00F54A3D"/>
    <w:rsid w:val="00F54CB0"/>
    <w:rsid w:val="00F653B8"/>
    <w:rsid w:val="00F71B89"/>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1</Pages>
  <Words>488</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X2 partial reset (bulk release) for EN-DC</vt:lpstr>
    </vt:vector>
  </TitlesOfParts>
  <Company>Nokia Siemens Networks</Company>
  <LinksUpToDate>false</LinksUpToDate>
  <CharactersWithSpaces>3414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X2 partial reset (bulk release) for EN-DC</dc:title>
  <dc:subject>3GPP RAN3 #99-bis</dc:subject>
  <dc:creator>Kordybach, Krzysztof (Nokia - PL/Wroclaw)</dc:creator>
  <cp:lastModifiedBy>Nokia</cp:lastModifiedBy>
  <cp:revision>4</cp:revision>
  <dcterms:created xsi:type="dcterms:W3CDTF">2018-03-29T12:21:00Z</dcterms:created>
  <dcterms:modified xsi:type="dcterms:W3CDTF">2018-04-06T09:12:00Z</dcterms:modified>
</cp:coreProperties>
</file>